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7E" w:rsidRPr="008269C8" w:rsidRDefault="00794E7E" w:rsidP="00B50A00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5</w:t>
      </w:r>
    </w:p>
    <w:p w:rsidR="00794E7E" w:rsidRPr="008269C8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794E7E" w:rsidRPr="008269C8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794E7E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</w:t>
      </w:r>
    </w:p>
    <w:p w:rsidR="00794E7E" w:rsidRDefault="00794E7E" w:rsidP="00B50A00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</w:t>
      </w:r>
      <w:r>
        <w:rPr>
          <w:sz w:val="28"/>
          <w:szCs w:val="28"/>
        </w:rPr>
        <w:t>рритории</w:t>
      </w:r>
    </w:p>
    <w:p w:rsidR="00794E7E" w:rsidRDefault="00794E7E" w:rsidP="00B50A00"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МУП  «Парк Поддубного»</w:t>
      </w:r>
    </w:p>
    <w:p w:rsidR="00794E7E" w:rsidRPr="003822F2" w:rsidRDefault="00794E7E" w:rsidP="00802E74"/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3822F2">
        <w:rPr>
          <w:sz w:val="28"/>
          <w:szCs w:val="28"/>
        </w:rPr>
        <w:t>№ ____________</w:t>
      </w:r>
    </w:p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о при</w:t>
      </w:r>
      <w:r>
        <w:rPr>
          <w:sz w:val="28"/>
          <w:szCs w:val="28"/>
        </w:rPr>
        <w:t>е</w:t>
      </w:r>
      <w:r w:rsidRPr="003822F2">
        <w:rPr>
          <w:sz w:val="28"/>
          <w:szCs w:val="28"/>
        </w:rPr>
        <w:t>мке выполненных работ по реконструкции (размещению)</w:t>
      </w:r>
    </w:p>
    <w:p w:rsidR="00794E7E" w:rsidRPr="003822F2" w:rsidRDefault="00794E7E" w:rsidP="00802E7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822F2">
        <w:rPr>
          <w:sz w:val="28"/>
          <w:szCs w:val="28"/>
        </w:rPr>
        <w:t>нестационарного торгового объекта (</w:t>
      </w:r>
      <w:r>
        <w:rPr>
          <w:sz w:val="28"/>
          <w:szCs w:val="28"/>
        </w:rPr>
        <w:t>объекта по оказанию услуг</w:t>
      </w:r>
      <w:r w:rsidRPr="003822F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tbl>
      <w:tblPr>
        <w:tblW w:w="0" w:type="auto"/>
        <w:tblInd w:w="2" w:type="dxa"/>
        <w:tblLayout w:type="fixed"/>
        <w:tblLook w:val="01E0"/>
      </w:tblPr>
      <w:tblGrid>
        <w:gridCol w:w="9854"/>
      </w:tblGrid>
      <w:tr w:rsidR="00794E7E" w:rsidTr="00C24289">
        <w:tc>
          <w:tcPr>
            <w:tcW w:w="9854" w:type="dxa"/>
          </w:tcPr>
          <w:p w:rsidR="00794E7E" w:rsidRPr="00117C00" w:rsidRDefault="00794E7E" w:rsidP="00C2428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794E7E" w:rsidRPr="00117C00" w:rsidRDefault="00794E7E" w:rsidP="00C242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7C00">
              <w:rPr>
                <w:sz w:val="28"/>
                <w:szCs w:val="28"/>
              </w:rPr>
              <w:t>г. Ейск                                                                       «____» ____________20___г</w:t>
            </w:r>
            <w:r>
              <w:rPr>
                <w:sz w:val="28"/>
                <w:szCs w:val="28"/>
              </w:rPr>
              <w:t>ода</w:t>
            </w:r>
          </w:p>
          <w:p w:rsidR="00794E7E" w:rsidRPr="00117C00" w:rsidRDefault="00794E7E" w:rsidP="00C24289">
            <w:pPr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  организации (фамилия, имя, отчество индивидуального предпринимателя, самозанятого), получившего право на размещение нестационарного торгового объекта (объекта по оказанию услуг)                        (далее – Объект): _____________________________________________________</w:t>
      </w:r>
    </w:p>
    <w:p w:rsidR="00794E7E" w:rsidRDefault="00794E7E" w:rsidP="00101A5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размещения Объекта:_______________________________________</w:t>
      </w:r>
    </w:p>
    <w:p w:rsidR="00794E7E" w:rsidRDefault="00794E7E" w:rsidP="00292D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4E7E" w:rsidRDefault="00794E7E" w:rsidP="00802E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94E7E" w:rsidRPr="00B50A00" w:rsidRDefault="00794E7E" w:rsidP="00B50A0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50A00">
        <w:rPr>
          <w:rFonts w:ascii="Times New Roman" w:hAnsi="Times New Roman" w:cs="Times New Roman"/>
          <w:b w:val="0"/>
          <w:sz w:val="28"/>
          <w:szCs w:val="28"/>
        </w:rPr>
        <w:t>Сотрудником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794E7E" w:rsidRDefault="00794E7E" w:rsidP="00B50A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____________________________________________________________________,</w:t>
      </w:r>
    </w:p>
    <w:p w:rsidR="00794E7E" w:rsidRDefault="00794E7E" w:rsidP="00B50A00">
      <w:pPr>
        <w:autoSpaceDE w:val="0"/>
        <w:autoSpaceDN w:val="0"/>
        <w:adjustRightInd w:val="0"/>
        <w:jc w:val="both"/>
      </w:pPr>
      <w:r>
        <w:t xml:space="preserve">                                                     (должность, фамилия И.О.)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присутствии______________________________________________________</w:t>
      </w:r>
    </w:p>
    <w:p w:rsidR="00794E7E" w:rsidRPr="00101A52" w:rsidRDefault="00794E7E" w:rsidP="00101A52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101A52">
        <w:rPr>
          <w:sz w:val="23"/>
          <w:szCs w:val="23"/>
        </w:rPr>
        <w:t>фамилия И.О. представителя организации (индивидуального предпринимателя, самозанятого)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проведено  обследование  Объекта  с  целью  приемки  работ по реконструкции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(размещению) Объекта, в результате чего установлено следующее:</w:t>
      </w:r>
    </w:p>
    <w:p w:rsidR="00794E7E" w:rsidRDefault="00794E7E" w:rsidP="00802E7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3345"/>
        <w:gridCol w:w="3781"/>
        <w:gridCol w:w="1871"/>
      </w:tblGrid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N п/п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Наименование работ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Соответствует/не соответствует эскизному проекту/не предусмотрено эскизным проектом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Рекомендации</w:t>
            </w:r>
          </w:p>
        </w:tc>
      </w:tr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4E7E" w:rsidTr="00C242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7E" w:rsidRDefault="00794E7E" w:rsidP="00C242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4E7E" w:rsidRDefault="00794E7E" w:rsidP="00C242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</w:tbl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>Подписи работников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autoSpaceDE w:val="0"/>
        <w:autoSpaceDN w:val="0"/>
        <w:adjustRightInd w:val="0"/>
        <w:jc w:val="center"/>
      </w:pPr>
    </w:p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  лица, в   присутствии   которого проведена приемка работ по реконструкции (размещению) Объекта</w:t>
      </w:r>
    </w:p>
    <w:p w:rsidR="00794E7E" w:rsidRDefault="00794E7E" w:rsidP="00802E74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                                    ___________   _____________________</w:t>
      </w:r>
      <w:r>
        <w:t xml:space="preserve">          </w:t>
      </w:r>
    </w:p>
    <w:p w:rsidR="00794E7E" w:rsidRPr="00607680" w:rsidRDefault="00794E7E" w:rsidP="00802E74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(подпись)                          (ФИО)</w:t>
      </w:r>
    </w:p>
    <w:p w:rsidR="00794E7E" w:rsidRDefault="00794E7E" w:rsidP="00802E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sectPr w:rsidR="00794E7E" w:rsidSect="00B50A00">
      <w:headerReference w:type="default" r:id="rId6"/>
      <w:pgSz w:w="11906" w:h="16838"/>
      <w:pgMar w:top="360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E7E" w:rsidRDefault="00794E7E" w:rsidP="00AE01EA">
      <w:r>
        <w:separator/>
      </w:r>
    </w:p>
  </w:endnote>
  <w:endnote w:type="continuationSeparator" w:id="0">
    <w:p w:rsidR="00794E7E" w:rsidRDefault="00794E7E" w:rsidP="00AE0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E7E" w:rsidRDefault="00794E7E" w:rsidP="00AE01EA">
      <w:r>
        <w:separator/>
      </w:r>
    </w:p>
  </w:footnote>
  <w:footnote w:type="continuationSeparator" w:id="0">
    <w:p w:rsidR="00794E7E" w:rsidRDefault="00794E7E" w:rsidP="00AE0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7E" w:rsidRDefault="00794E7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94E7E" w:rsidRDefault="00794E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69"/>
    <w:rsid w:val="00063990"/>
    <w:rsid w:val="00092FEF"/>
    <w:rsid w:val="000B74BE"/>
    <w:rsid w:val="00101A52"/>
    <w:rsid w:val="00117C00"/>
    <w:rsid w:val="00292DD8"/>
    <w:rsid w:val="00350003"/>
    <w:rsid w:val="003822F2"/>
    <w:rsid w:val="003C2E5C"/>
    <w:rsid w:val="00414269"/>
    <w:rsid w:val="004B19DF"/>
    <w:rsid w:val="00564858"/>
    <w:rsid w:val="00607680"/>
    <w:rsid w:val="006F0CFC"/>
    <w:rsid w:val="00794E7E"/>
    <w:rsid w:val="00802E74"/>
    <w:rsid w:val="008269C8"/>
    <w:rsid w:val="008979B8"/>
    <w:rsid w:val="00A06149"/>
    <w:rsid w:val="00A40641"/>
    <w:rsid w:val="00AE01EA"/>
    <w:rsid w:val="00B50A00"/>
    <w:rsid w:val="00C24289"/>
    <w:rsid w:val="00C8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E7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01E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01E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E01E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01E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92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2FE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B50A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B50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380</Words>
  <Characters>2168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Andrey</cp:lastModifiedBy>
  <cp:revision>3</cp:revision>
  <cp:lastPrinted>2022-11-24T09:36:00Z</cp:lastPrinted>
  <dcterms:created xsi:type="dcterms:W3CDTF">2023-04-18T12:57:00Z</dcterms:created>
  <dcterms:modified xsi:type="dcterms:W3CDTF">2023-04-19T10:14:00Z</dcterms:modified>
</cp:coreProperties>
</file>